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989" w:rsidRDefault="008E5989" w:rsidP="008E598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John HORNE</w:t>
      </w:r>
      <w:r>
        <w:t xml:space="preserve">       (fl.1468)</w:t>
      </w:r>
    </w:p>
    <w:p w:rsidR="008E5989" w:rsidRDefault="008E5989" w:rsidP="008E598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8E5989" w:rsidRDefault="008E5989" w:rsidP="008E598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8E5989" w:rsidRDefault="008E5989" w:rsidP="008E598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10 Mar.1468</w:t>
      </w:r>
      <w:r>
        <w:tab/>
        <w:t xml:space="preserve">He and John </w:t>
      </w:r>
      <w:proofErr w:type="spellStart"/>
      <w:r>
        <w:t>Shukburgh</w:t>
      </w:r>
      <w:proofErr w:type="spellEnd"/>
      <w:r>
        <w:t xml:space="preserve"> of London, </w:t>
      </w:r>
      <w:proofErr w:type="gramStart"/>
      <w:r>
        <w:t>draper(</w:t>
      </w:r>
      <w:proofErr w:type="gramEnd"/>
      <w:r>
        <w:t>q.v.), released all of their actions</w:t>
      </w:r>
    </w:p>
    <w:p w:rsidR="008E5989" w:rsidRDefault="008E5989" w:rsidP="008E598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gramStart"/>
      <w:r>
        <w:t>against</w:t>
      </w:r>
      <w:proofErr w:type="gramEnd"/>
      <w:r>
        <w:t xml:space="preserve"> Thomas Avery of Southwark(q.v.). (C.C.R. 1468-76 p.17)</w:t>
      </w:r>
    </w:p>
    <w:p w:rsidR="008E5989" w:rsidRDefault="008E5989" w:rsidP="008E598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8E5989" w:rsidRDefault="008E5989" w:rsidP="008E598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8E5989" w:rsidRDefault="008E5989" w:rsidP="008E598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989" w:rsidRDefault="008E5989" w:rsidP="00920DE3">
      <w:pPr>
        <w:spacing w:after="0" w:line="240" w:lineRule="auto"/>
      </w:pPr>
      <w:r>
        <w:separator/>
      </w:r>
    </w:p>
  </w:endnote>
  <w:endnote w:type="continuationSeparator" w:id="0">
    <w:p w:rsidR="008E5989" w:rsidRDefault="008E598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989" w:rsidRDefault="008E5989" w:rsidP="00920DE3">
      <w:pPr>
        <w:spacing w:after="0" w:line="240" w:lineRule="auto"/>
      </w:pPr>
      <w:r>
        <w:separator/>
      </w:r>
    </w:p>
  </w:footnote>
  <w:footnote w:type="continuationSeparator" w:id="0">
    <w:p w:rsidR="008E5989" w:rsidRDefault="008E598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989"/>
    <w:rsid w:val="00120749"/>
    <w:rsid w:val="00624CAE"/>
    <w:rsid w:val="008E598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2015-06-22T18:22:00Z</dcterms:created>
  <dcterms:modified xsi:type="dcterms:W3CDTF">2015-06-22T18:22:00Z</dcterms:modified>
</cp:coreProperties>
</file>